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EFC23" w14:textId="77777777" w:rsidR="001D3A2D" w:rsidRDefault="001D3A2D" w:rsidP="001D3A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RADLEY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C6BB50B" w14:textId="77777777" w:rsidR="001D3A2D" w:rsidRDefault="001D3A2D" w:rsidP="001D3A2D">
      <w:pPr>
        <w:rPr>
          <w:rFonts w:ascii="Times New Roman" w:hAnsi="Times New Roman" w:cs="Times New Roman"/>
        </w:rPr>
      </w:pPr>
    </w:p>
    <w:p w14:paraId="1B0D10CF" w14:textId="77777777" w:rsidR="001D3A2D" w:rsidRDefault="001D3A2D" w:rsidP="001D3A2D">
      <w:pPr>
        <w:rPr>
          <w:rFonts w:ascii="Times New Roman" w:hAnsi="Times New Roman" w:cs="Times New Roman"/>
        </w:rPr>
      </w:pPr>
    </w:p>
    <w:p w14:paraId="5F4A964F" w14:textId="77777777" w:rsidR="001D3A2D" w:rsidRDefault="001D3A2D" w:rsidP="001D3A2D">
      <w:pPr>
        <w:rPr>
          <w:rFonts w:ascii="Times New Roman" w:hAnsi="Times New Roman" w:cs="Times New Roman"/>
        </w:rPr>
      </w:pPr>
    </w:p>
    <w:p w14:paraId="4B754EFB" w14:textId="77777777" w:rsidR="001D3A2D" w:rsidRDefault="001D3A2D" w:rsidP="001D3A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Richard Bacon of </w:t>
      </w:r>
      <w:proofErr w:type="spellStart"/>
      <w:r>
        <w:rPr>
          <w:rFonts w:ascii="Times New Roman" w:hAnsi="Times New Roman" w:cs="Times New Roman"/>
        </w:rPr>
        <w:t>Dickleburgh</w:t>
      </w:r>
      <w:proofErr w:type="spellEnd"/>
      <w:r>
        <w:rPr>
          <w:rFonts w:ascii="Times New Roman" w:hAnsi="Times New Roman" w:cs="Times New Roman"/>
        </w:rPr>
        <w:t>, Norfolk(q.v.),</w:t>
      </w:r>
    </w:p>
    <w:p w14:paraId="6E63DDCE" w14:textId="77777777" w:rsidR="001D3A2D" w:rsidRDefault="001D3A2D" w:rsidP="001D3A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Lynsted</w:t>
      </w:r>
      <w:proofErr w:type="spellEnd"/>
      <w:r>
        <w:rPr>
          <w:rFonts w:ascii="Times New Roman" w:hAnsi="Times New Roman" w:cs="Times New Roman"/>
        </w:rPr>
        <w:t>(q.v.), John Thorn of Long Stratton(q.v.), Nicholas</w:t>
      </w:r>
    </w:p>
    <w:p w14:paraId="084113E3" w14:textId="77777777" w:rsidR="001D3A2D" w:rsidRDefault="001D3A2D" w:rsidP="001D3A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Kersey of </w:t>
      </w:r>
      <w:proofErr w:type="spellStart"/>
      <w:r>
        <w:rPr>
          <w:rFonts w:ascii="Times New Roman" w:hAnsi="Times New Roman" w:cs="Times New Roman"/>
        </w:rPr>
        <w:t>Dickleburgh</w:t>
      </w:r>
      <w:proofErr w:type="spellEnd"/>
      <w:r>
        <w:rPr>
          <w:rFonts w:ascii="Times New Roman" w:hAnsi="Times New Roman" w:cs="Times New Roman"/>
        </w:rPr>
        <w:t xml:space="preserve">(q.v.) and Robert </w:t>
      </w:r>
      <w:proofErr w:type="spellStart"/>
      <w:r>
        <w:rPr>
          <w:rFonts w:ascii="Times New Roman" w:hAnsi="Times New Roman" w:cs="Times New Roman"/>
        </w:rPr>
        <w:t>Blofeld</w:t>
      </w:r>
      <w:proofErr w:type="spellEnd"/>
      <w:r>
        <w:rPr>
          <w:rFonts w:ascii="Times New Roman" w:hAnsi="Times New Roman" w:cs="Times New Roman"/>
        </w:rPr>
        <w:t>(q.v.).</w:t>
      </w:r>
    </w:p>
    <w:p w14:paraId="43A49C3E" w14:textId="77777777" w:rsidR="001D3A2D" w:rsidRDefault="001D3A2D" w:rsidP="001D3A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7628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1D0AD9E1" w14:textId="77777777" w:rsidR="001D3A2D" w:rsidRDefault="001D3A2D" w:rsidP="001D3A2D">
      <w:pPr>
        <w:rPr>
          <w:rFonts w:ascii="Times New Roman" w:hAnsi="Times New Roman" w:cs="Times New Roman"/>
        </w:rPr>
      </w:pPr>
    </w:p>
    <w:p w14:paraId="44556108" w14:textId="77777777" w:rsidR="001D3A2D" w:rsidRDefault="001D3A2D" w:rsidP="001D3A2D">
      <w:pPr>
        <w:rPr>
          <w:rFonts w:ascii="Times New Roman" w:hAnsi="Times New Roman" w:cs="Times New Roman"/>
        </w:rPr>
      </w:pPr>
    </w:p>
    <w:p w14:paraId="1A785703" w14:textId="77777777" w:rsidR="001D3A2D" w:rsidRDefault="001D3A2D" w:rsidP="001D3A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November 2018</w:t>
      </w:r>
    </w:p>
    <w:p w14:paraId="7E755024" w14:textId="77777777" w:rsidR="006B2F86" w:rsidRPr="00E71FC3" w:rsidRDefault="00143BE0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31CBE" w14:textId="77777777" w:rsidR="001D3A2D" w:rsidRDefault="001D3A2D" w:rsidP="00E71FC3">
      <w:r>
        <w:separator/>
      </w:r>
    </w:p>
  </w:endnote>
  <w:endnote w:type="continuationSeparator" w:id="0">
    <w:p w14:paraId="046F90A9" w14:textId="77777777" w:rsidR="001D3A2D" w:rsidRDefault="001D3A2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6363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07102" w14:textId="77777777" w:rsidR="001D3A2D" w:rsidRDefault="001D3A2D" w:rsidP="00E71FC3">
      <w:r>
        <w:separator/>
      </w:r>
    </w:p>
  </w:footnote>
  <w:footnote w:type="continuationSeparator" w:id="0">
    <w:p w14:paraId="25E6F675" w14:textId="77777777" w:rsidR="001D3A2D" w:rsidRDefault="001D3A2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A2D"/>
    <w:rsid w:val="001A7C09"/>
    <w:rsid w:val="001D3A2D"/>
    <w:rsid w:val="00345F4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FD7A88"/>
  <w15:chartTrackingRefBased/>
  <w15:docId w15:val="{D42D2937-4B3F-4CFF-A015-99A61FAF9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3A2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D3A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2018-11-22T21:31:00Z</dcterms:created>
  <dcterms:modified xsi:type="dcterms:W3CDTF">2023-03-25T22:06:00Z</dcterms:modified>
</cp:coreProperties>
</file>